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Arbeitsmedizinische Betreuung des Landratsamtes Gotha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LRAGTH-2026-07-15/0059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Arbeitsmedizinische Betreuung der Bediensteten (Beschäftigte und Beamte) des Landratsamtes Gotha gemäß § 3 Arbeitssicherheitsgesetz.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